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226B78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226B78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4D1B422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62962">
        <w:rPr>
          <w:rFonts w:ascii="Corbel" w:hAnsi="Corbel"/>
          <w:i/>
          <w:smallCaps/>
          <w:sz w:val="24"/>
          <w:szCs w:val="24"/>
        </w:rPr>
        <w:t xml:space="preserve"> </w:t>
      </w:r>
      <w:r w:rsidR="00127BE7">
        <w:rPr>
          <w:rFonts w:ascii="Corbel" w:hAnsi="Corbel"/>
          <w:i/>
          <w:smallCaps/>
          <w:sz w:val="24"/>
          <w:szCs w:val="24"/>
        </w:rPr>
        <w:t>202</w:t>
      </w:r>
      <w:r w:rsidR="0048625D">
        <w:rPr>
          <w:rFonts w:ascii="Corbel" w:hAnsi="Corbel"/>
          <w:i/>
          <w:smallCaps/>
          <w:sz w:val="24"/>
          <w:szCs w:val="24"/>
        </w:rPr>
        <w:t>2</w:t>
      </w:r>
      <w:r w:rsidR="00127BE7">
        <w:rPr>
          <w:rFonts w:ascii="Corbel" w:hAnsi="Corbel"/>
          <w:i/>
          <w:smallCaps/>
          <w:sz w:val="24"/>
          <w:szCs w:val="24"/>
        </w:rPr>
        <w:t>-20</w:t>
      </w:r>
      <w:r w:rsidR="0048625D">
        <w:rPr>
          <w:rFonts w:ascii="Corbel" w:hAnsi="Corbel"/>
          <w:i/>
          <w:smallCaps/>
          <w:sz w:val="24"/>
          <w:szCs w:val="24"/>
        </w:rPr>
        <w:t>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C5C9E" w14:paraId="5A0DDED4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</w:t>
      </w:r>
      <w:r w:rsidR="00FF1424">
        <w:rPr>
          <w:rFonts w:ascii="Corbel" w:hAnsi="Corbel"/>
          <w:sz w:val="20"/>
          <w:szCs w:val="20"/>
        </w:rPr>
        <w:t>202</w:t>
      </w:r>
      <w:r w:rsidR="0048625D">
        <w:rPr>
          <w:rFonts w:ascii="Corbel" w:hAnsi="Corbel"/>
          <w:sz w:val="20"/>
          <w:szCs w:val="20"/>
        </w:rPr>
        <w:t>3</w:t>
      </w:r>
      <w:r w:rsidR="00FF1424">
        <w:rPr>
          <w:rFonts w:ascii="Corbel" w:hAnsi="Corbel"/>
          <w:sz w:val="20"/>
          <w:szCs w:val="20"/>
        </w:rPr>
        <w:t>/202</w:t>
      </w:r>
      <w:r w:rsidR="0048625D">
        <w:rPr>
          <w:rFonts w:ascii="Corbel" w:hAnsi="Corbel"/>
          <w:sz w:val="20"/>
          <w:szCs w:val="20"/>
        </w:rPr>
        <w:t>4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7A8A231F" w14:paraId="79E2F2C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AFFE8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xmlns:wp14="http://schemas.microsoft.com/office/word/2010/wordml" w:rsidRPr="009C54AE" w:rsidR="0085747A" w:rsidTr="7A8A231F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7A8A231F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F608E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7A8A231F" w14:paraId="73603CF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F608E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7A8A231F" w14:paraId="63AED1F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D57B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5747A" w:rsidTr="7A8A231F" w14:paraId="4BA63E6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3D57B3" w:rsidRDefault="00114934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7A8A231F" w14:paraId="77AD840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85747A" w:rsidTr="7A8A231F" w14:paraId="5C70B2EB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7A8A231F" w14:paraId="3EBDE33E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4934" w14:paraId="43A431D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153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3 </w:t>
            </w:r>
            <w:r w:rsidR="00EB20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9C54AE" w:rsidR="0085747A" w:rsidTr="7A8A231F" w14:paraId="40C06CE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923D7D" w:rsidTr="7A8A231F" w14:paraId="2786482B" wp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D45BF4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A05F95" w:rsidR="0085747A" w:rsidTr="7A8A231F" w14:paraId="5713A13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40FC9" w:rsidR="0085747A" w:rsidP="7A8A231F" w:rsidRDefault="00D45BF4" w14:paraId="66060BBB" wp14:textId="19ECA30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A8A231F" w:rsidR="4803A080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7A8A231F" w:rsidR="00D45BF4">
              <w:rPr>
                <w:rFonts w:ascii="Corbel" w:hAnsi="Corbel"/>
                <w:b w:val="0"/>
                <w:bCs w:val="0"/>
                <w:sz w:val="24"/>
                <w:szCs w:val="24"/>
              </w:rPr>
              <w:t>r hab.</w:t>
            </w:r>
            <w:r w:rsidRPr="7A8A231F" w:rsidR="00EB20E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A8A231F" w:rsidR="002576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Marta </w:t>
            </w:r>
            <w:r w:rsidRPr="7A8A231F" w:rsidR="00257695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7A8A231F" w:rsidR="00D45BF4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D45BF4" w:rsidR="0085747A" w:rsidTr="7A8A231F" w14:paraId="471FE44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D45BF4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2DF888AC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3153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45BF4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5149A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3153A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45BF4" w14:paraId="0E7D4125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997459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xmlns:wp14="http://schemas.microsoft.com/office/word/2010/wordml" w:rsidR="009C54AE" w:rsidP="009C54AE" w:rsidRDefault="009C54AE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F32A6F7" wp14:textId="77777777">
        <w:tc>
          <w:tcPr>
            <w:tcW w:w="9670" w:type="dxa"/>
          </w:tcPr>
          <w:p w:rsidRPr="009C54AE" w:rsidR="0085747A" w:rsidP="00540FC9" w:rsidRDefault="00C45A72" w14:paraId="401C0AD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797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ogólnej, pedagogiki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rzedszkolnej i wczesnoszkolnej,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teorii plastyki, 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EB20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</w:t>
            </w:r>
            <w:r w:rsidR="00540F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478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kultury plastycznej.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62486C0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34CAFF59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1738E9" w:rsidRDefault="00C45A72" w14:paraId="65A903F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 w:rsidR="007E2250"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xmlns:wp14="http://schemas.microsoft.com/office/word/2010/wordml" w:rsidRPr="009C54AE" w:rsidR="0085747A" w:rsidTr="00923D7D" w14:paraId="260BDA7C" wp14:textId="77777777">
        <w:tc>
          <w:tcPr>
            <w:tcW w:w="851" w:type="dxa"/>
            <w:vAlign w:val="center"/>
          </w:tcPr>
          <w:p w:rsidRPr="009C54AE" w:rsidR="0085747A" w:rsidP="009C54AE" w:rsidRDefault="00B4153A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45A72" w:rsidP="007478ED" w:rsidRDefault="00C45A72" w14:paraId="0215706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 w:rsidR="007478ED">
              <w:rPr>
                <w:rFonts w:ascii="Corbel" w:hAnsi="Corbel"/>
                <w:b w:val="0"/>
                <w:sz w:val="24"/>
                <w:szCs w:val="24"/>
              </w:rPr>
              <w:t xml:space="preserve">dziecka w wieku przedszkolnym i wczesnoszkolnym. </w:t>
            </w:r>
          </w:p>
        </w:tc>
      </w:tr>
      <w:tr xmlns:wp14="http://schemas.microsoft.com/office/word/2010/wordml" w:rsidRPr="009C54AE" w:rsidR="00C45A72" w:rsidTr="00923D7D" w14:paraId="0E37F21B" wp14:textId="77777777">
        <w:tc>
          <w:tcPr>
            <w:tcW w:w="851" w:type="dxa"/>
            <w:vAlign w:val="center"/>
          </w:tcPr>
          <w:p w:rsidR="00C45A72" w:rsidP="009C54AE" w:rsidRDefault="00C45A72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C45A72" w:rsidR="00C45A72" w:rsidP="00F2635D" w:rsidRDefault="00A05F95" w14:paraId="2FEAF85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601F22ED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F05D47" w:rsidR="00F05D47" w:rsidP="00F05D47" w:rsidRDefault="00F05D47" w14:paraId="13502A3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:rsidR="00797EC1" w:rsidP="00797EC1" w:rsidRDefault="00797EC1" w14:paraId="2866A4C6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etapy, metody i formy projektowania działań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dziecka lub ucznia;</w:t>
            </w:r>
          </w:p>
          <w:p w:rsidR="00797EC1" w:rsidP="00797EC1" w:rsidRDefault="00797EC1" w14:paraId="6F5049C8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:rsidR="00797EC1" w:rsidP="00797EC1" w:rsidRDefault="00797EC1" w14:paraId="3088A16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:rsidRPr="009C54AE" w:rsidR="0085747A" w:rsidP="00797EC1" w:rsidRDefault="00797EC1" w14:paraId="4B5CEA9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:rsidR="005149AE" w:rsidP="009C54AE" w:rsidRDefault="005149AE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9AE" w:rsidP="009C54AE" w:rsidRDefault="005149AE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93153A" w:rsidP="009C54AE" w:rsidRDefault="0093153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5747A" w:rsidTr="005E6E85" w14:paraId="1FFF9604" wp14:textId="77777777">
        <w:tc>
          <w:tcPr>
            <w:tcW w:w="1701" w:type="dxa"/>
          </w:tcPr>
          <w:p w:rsidRPr="009C54A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077315" w:rsidR="00077315" w:rsidP="00077315" w:rsidRDefault="00077315" w14:paraId="6A7D04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:rsidR="00797EC1" w:rsidP="0093153A" w:rsidRDefault="00797EC1" w14:paraId="4657B5B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:rsidR="00797EC1" w:rsidP="0093153A" w:rsidRDefault="00797EC1" w14:paraId="2FD4294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="00797EC1" w:rsidP="0093153A" w:rsidRDefault="00797EC1" w14:paraId="0EF3FB6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C54AE" w:rsidR="0085747A" w:rsidP="0093153A" w:rsidRDefault="00797EC1" w14:paraId="76F4B0C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5149AE" w:rsidP="009C54AE" w:rsidRDefault="005149AE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7135EA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U04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  <w:p w:rsidR="00B4153A" w:rsidP="009C54AE" w:rsidRDefault="00B4153A" w14:paraId="15CE230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  <w:p w:rsidR="00B4153A" w:rsidP="009C54AE" w:rsidRDefault="00B4153A" w14:paraId="5ACBE2A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:rsidR="00B4153A" w:rsidP="009C54AE" w:rsidRDefault="00B4153A" w14:paraId="4613C0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  <w:p w:rsidRPr="009C54AE" w:rsidR="00B4153A" w:rsidP="009C54AE" w:rsidRDefault="00B4153A" w14:paraId="63458D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U10</w:t>
            </w:r>
          </w:p>
        </w:tc>
      </w:tr>
      <w:tr xmlns:wp14="http://schemas.microsoft.com/office/word/2010/wordml" w:rsidRPr="009C54AE" w:rsidR="0085747A" w:rsidTr="005E6E85" w14:paraId="0FE68010" wp14:textId="77777777">
        <w:tc>
          <w:tcPr>
            <w:tcW w:w="1701" w:type="dxa"/>
          </w:tcPr>
          <w:p w:rsidRPr="009C54AE" w:rsidR="0085747A" w:rsidP="009C54AE" w:rsidRDefault="0007731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077315" w:rsidR="00077315" w:rsidP="00077315" w:rsidRDefault="00077315" w14:paraId="00D70A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:rsidRPr="0093153A" w:rsidR="0093153A" w:rsidP="0093153A" w:rsidRDefault="00797EC1" w14:paraId="008F5D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3153A" w:rsidR="0093153A" w:rsidP="00797EC1" w:rsidRDefault="00797EC1" w14:paraId="649753C5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:rsidRPr="009C54AE" w:rsidR="0085747A" w:rsidP="0093153A" w:rsidRDefault="00797EC1" w14:paraId="346F56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5149AE" w:rsidP="009C54AE" w:rsidRDefault="005149AE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9AE" w:rsidP="009C54AE" w:rsidRDefault="005149AE" w14:paraId="0FB782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D47B20" w:rsidRDefault="00B4153A" w14:paraId="193ADB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K2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0562CB0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01052E7B" wp14:textId="77777777">
        <w:tc>
          <w:tcPr>
            <w:tcW w:w="9639" w:type="dxa"/>
          </w:tcPr>
          <w:p w:rsidRPr="00DF2A9F" w:rsidR="00077315" w:rsidP="00DF2A9F" w:rsidRDefault="00027231" w14:paraId="16E2B4C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 w:rsidR="00DF2A9F"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xmlns:wp14="http://schemas.microsoft.com/office/word/2010/wordml" w:rsidRPr="009C54AE" w:rsidR="00077315" w:rsidTr="00DF2A9F" w14:paraId="5686F45F" wp14:textId="77777777">
        <w:trPr>
          <w:trHeight w:val="360"/>
        </w:trPr>
        <w:tc>
          <w:tcPr>
            <w:tcW w:w="9639" w:type="dxa"/>
          </w:tcPr>
          <w:p w:rsidR="00EB20E8" w:rsidP="007E2250" w:rsidRDefault="007A10F5" w14:paraId="694F6DD9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xmlns:wp14="http://schemas.microsoft.com/office/word/2010/wordml" w:rsidRPr="009C54AE" w:rsidR="00EB20E8" w:rsidTr="00923D7D" w14:paraId="6B657EB4" wp14:textId="77777777">
        <w:trPr>
          <w:trHeight w:val="330"/>
        </w:trPr>
        <w:tc>
          <w:tcPr>
            <w:tcW w:w="9639" w:type="dxa"/>
          </w:tcPr>
          <w:p w:rsidR="00EB20E8" w:rsidP="004573F6" w:rsidRDefault="007A10F5" w14:paraId="7D7F8F17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 . Warsztat nauczyciela. Strategie dydaktyczne stymulowania w procesie edukacji plastycznej.</w:t>
            </w:r>
          </w:p>
        </w:tc>
      </w:tr>
      <w:tr xmlns:wp14="http://schemas.microsoft.com/office/word/2010/wordml" w:rsidRPr="009C54AE" w:rsidR="00077315" w:rsidTr="00923D7D" w14:paraId="21D0EBD0" wp14:textId="77777777">
        <w:tc>
          <w:tcPr>
            <w:tcW w:w="9639" w:type="dxa"/>
          </w:tcPr>
          <w:p w:rsidRPr="000E68CC" w:rsidR="00077315" w:rsidP="00EB20E8" w:rsidRDefault="007A10F5" w14:paraId="74C4C976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xmlns:wp14="http://schemas.microsoft.com/office/word/2010/wordml" w:rsidRPr="009C54AE" w:rsidR="00077315" w:rsidTr="00923D7D" w14:paraId="0B25140A" wp14:textId="77777777">
        <w:tc>
          <w:tcPr>
            <w:tcW w:w="9639" w:type="dxa"/>
          </w:tcPr>
          <w:p w:rsidR="00077315" w:rsidP="007A10F5" w:rsidRDefault="007A10F5" w14:paraId="34D11A3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62EBF3C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62523E0C" wp14:textId="77777777">
        <w:tc>
          <w:tcPr>
            <w:tcW w:w="9639" w:type="dxa"/>
          </w:tcPr>
          <w:p w:rsidRPr="007E0EB6" w:rsidR="00077315" w:rsidP="00DF2A9F" w:rsidRDefault="00477F56" w14:paraId="2D691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 w:rsidR="00DF2A9F">
              <w:rPr>
                <w:rFonts w:ascii="Corbel" w:hAnsi="Corbel"/>
                <w:sz w:val="24"/>
                <w:szCs w:val="24"/>
              </w:rPr>
              <w:t>zgrot, stadium przedschematycznym,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 w:rsidR="00DF2A9F"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 w:rsidR="00DF2A9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077315" w:rsidTr="00923D7D" w14:paraId="48CC4362" wp14:textId="77777777">
        <w:tc>
          <w:tcPr>
            <w:tcW w:w="9639" w:type="dxa"/>
          </w:tcPr>
          <w:p w:rsidRPr="007E0EB6" w:rsidR="00077315" w:rsidP="00FF1424" w:rsidRDefault="00014996" w14:paraId="5EA3FF7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 </w:t>
            </w:r>
            <w:r w:rsidR="008A6A56">
              <w:rPr>
                <w:rFonts w:ascii="Corbel" w:hAnsi="Corbel"/>
                <w:sz w:val="24"/>
                <w:szCs w:val="24"/>
              </w:rPr>
              <w:t xml:space="preserve">zakresie realizacji </w:t>
            </w:r>
            <w:r>
              <w:rPr>
                <w:rFonts w:ascii="Corbel" w:hAnsi="Corbel"/>
                <w:sz w:val="24"/>
                <w:szCs w:val="24"/>
              </w:rPr>
              <w:t>zajęć plastycznych w przedszkolu i edukacji plastycznej w kl. I-III szkoły podstawowej.</w:t>
            </w:r>
          </w:p>
        </w:tc>
      </w:tr>
      <w:tr xmlns:wp14="http://schemas.microsoft.com/office/word/2010/wordml" w:rsidRPr="009C54AE" w:rsidR="00077315" w:rsidTr="00923D7D" w14:paraId="4A7C4D52" wp14:textId="77777777">
        <w:tc>
          <w:tcPr>
            <w:tcW w:w="9639" w:type="dxa"/>
          </w:tcPr>
          <w:p w:rsidRPr="007E0EB6" w:rsidR="00077315" w:rsidP="00050E9B" w:rsidRDefault="008A6A56" w14:paraId="577E36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zajęć plastycznych. </w:t>
            </w:r>
            <w:r w:rsidR="00014996">
              <w:rPr>
                <w:rFonts w:ascii="Corbel" w:hAnsi="Corbel"/>
                <w:sz w:val="24"/>
                <w:szCs w:val="24"/>
              </w:rPr>
              <w:t>Edukacja plastyczna z ekspresją kierowaną w kl. I-III</w:t>
            </w:r>
            <w:r>
              <w:rPr>
                <w:rFonts w:ascii="Corbel" w:hAnsi="Corbel"/>
                <w:sz w:val="24"/>
                <w:szCs w:val="24"/>
              </w:rPr>
              <w:t xml:space="preserve"> (5</w:t>
            </w:r>
            <w:r w:rsidR="00014996">
              <w:rPr>
                <w:rFonts w:ascii="Corbel" w:hAnsi="Corbel"/>
                <w:sz w:val="24"/>
                <w:szCs w:val="24"/>
              </w:rPr>
              <w:t xml:space="preserve"> godz. – hospitacji w szkole). Edukacja plastyczna z ekspresją swobodną w kl. I-III (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014996">
              <w:rPr>
                <w:rFonts w:ascii="Corbel" w:hAnsi="Corbel"/>
                <w:sz w:val="24"/>
                <w:szCs w:val="24"/>
              </w:rPr>
              <w:t xml:space="preserve"> godz. hospitacji  w szkole).</w:t>
            </w:r>
            <w:r w:rsidR="00DF2A9F">
              <w:rPr>
                <w:rFonts w:ascii="Corbel" w:hAnsi="Corbel"/>
                <w:sz w:val="24"/>
                <w:szCs w:val="24"/>
              </w:rPr>
              <w:t xml:space="preserve"> Zajęcia plastyczne w przedszkolu (2 godz. hospitacji w przedszkolu).</w:t>
            </w:r>
          </w:p>
        </w:tc>
      </w:tr>
      <w:tr xmlns:wp14="http://schemas.microsoft.com/office/word/2010/wordml" w:rsidRPr="009C54AE" w:rsidR="00077315" w:rsidTr="00923D7D" w14:paraId="0E7C0A74" wp14:textId="77777777">
        <w:tc>
          <w:tcPr>
            <w:tcW w:w="9639" w:type="dxa"/>
          </w:tcPr>
          <w:p w:rsidRPr="007E0EB6" w:rsidR="00077315" w:rsidP="00014996" w:rsidRDefault="00DF2A9F" w14:paraId="0A411A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xmlns:wp14="http://schemas.microsoft.com/office/word/2010/wordml" w:rsidRPr="009C54AE" w:rsidR="00B921B3" w:rsidTr="00923D7D" w14:paraId="09AAAA2F" wp14:textId="77777777">
        <w:tc>
          <w:tcPr>
            <w:tcW w:w="9639" w:type="dxa"/>
          </w:tcPr>
          <w:p w:rsidR="00B921B3" w:rsidP="007A10F5" w:rsidRDefault="007A10F5" w14:paraId="1D66F00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077315" w:rsidP="009C54AE" w:rsidRDefault="00077315" w14:paraId="6D98A12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077315" w:rsidP="00077315" w:rsidRDefault="00077315" w14:paraId="25C46580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xmlns:wp14="http://schemas.microsoft.com/office/word/2010/wordml" w:rsidRPr="00153C41" w:rsidR="00077315" w:rsidP="00077315" w:rsidRDefault="00077315" w14:paraId="218CBCF8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077315" w:rsidTr="00C05F44" w14:paraId="3A4198CB" wp14:textId="77777777">
        <w:tc>
          <w:tcPr>
            <w:tcW w:w="1985" w:type="dxa"/>
          </w:tcPr>
          <w:p w:rsidRPr="009C54AE" w:rsidR="00077315" w:rsidP="009C54AE" w:rsidRDefault="00077315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AE1B81" w:rsidR="00077315" w:rsidP="00AE1B81" w:rsidRDefault="00257695" w14:paraId="39208C4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AE1B81" w:rsidR="00077315" w:rsidP="00AE1B81" w:rsidRDefault="00110A91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Pr="009C54AE" w:rsidR="00077315" w:rsidTr="00C05F44" w14:paraId="594AA7A4" wp14:textId="77777777">
        <w:tc>
          <w:tcPr>
            <w:tcW w:w="1985" w:type="dxa"/>
          </w:tcPr>
          <w:p w:rsidRPr="009C54AE" w:rsidR="00077315" w:rsidP="009C54AE" w:rsidRDefault="00077315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AE1B81" w:rsidR="00077315" w:rsidP="00AE1B81" w:rsidRDefault="00077315" w14:paraId="727CD16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:rsidRPr="00AE1B81" w:rsidR="00077315" w:rsidP="00AE1B81" w:rsidRDefault="00077315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077315" w:rsidTr="00C05F44" w14:paraId="44968266" wp14:textId="77777777">
        <w:tc>
          <w:tcPr>
            <w:tcW w:w="1985" w:type="dxa"/>
          </w:tcPr>
          <w:p w:rsidRPr="009C54AE" w:rsidR="00077315" w:rsidP="009C54AE" w:rsidRDefault="00077315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AE1B81" w:rsidR="00077315" w:rsidP="00AE1B81" w:rsidRDefault="00AE1B81" w14:paraId="51669A9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AE1B81" w:rsidR="00077315">
              <w:rPr>
                <w:rFonts w:ascii="Corbel" w:hAnsi="Corbel"/>
                <w:sz w:val="24"/>
                <w:szCs w:val="24"/>
              </w:rPr>
              <w:t>bserwacja  w trakcie zajęć</w:t>
            </w:r>
            <w:r w:rsidRPr="00AE1B81" w:rsidR="00547066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26" w:type="dxa"/>
          </w:tcPr>
          <w:p w:rsidRPr="00AE1B81" w:rsidR="00077315" w:rsidP="00AE1B81" w:rsidRDefault="00077315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1B8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35B329D3" wp14:textId="77777777">
        <w:tc>
          <w:tcPr>
            <w:tcW w:w="9670" w:type="dxa"/>
          </w:tcPr>
          <w:p w:rsidRPr="00621005" w:rsidR="00110A91" w:rsidP="00110A91" w:rsidRDefault="00110A91" w14:paraId="5FD22E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="00257695" w:rsidP="00110A91" w:rsidRDefault="00257695" w14:paraId="2CDCCAE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:rsidRPr="00621005" w:rsidR="00110A91" w:rsidP="00110A91" w:rsidRDefault="00110A91" w14:paraId="43E1112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9C54AE" w:rsidR="0085747A" w:rsidP="00014996" w:rsidRDefault="007A10F5" w14:paraId="7CA865A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Pr="00621005" w:rsidR="00110A91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 w tym samodzielne 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>przygotowanie 2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 konspektów zajęć plastycznych </w:t>
            </w:r>
            <w:r w:rsidRPr="00621005" w:rsidR="00014996">
              <w:rPr>
                <w:rFonts w:ascii="Corbel" w:hAnsi="Corbel"/>
                <w:b w:val="0"/>
                <w:smallCaps w:val="0"/>
                <w:szCs w:val="24"/>
              </w:rPr>
              <w:t xml:space="preserve">dla wybranego etapu edukacji, </w:t>
            </w:r>
            <w:r w:rsidRPr="00621005" w:rsidR="00110A91">
              <w:rPr>
                <w:rFonts w:ascii="Corbel" w:hAnsi="Corbel"/>
                <w:b w:val="0"/>
                <w:smallCaps w:val="0"/>
                <w:szCs w:val="24"/>
              </w:rPr>
              <w:t>aktywnoś</w:t>
            </w:r>
            <w:r w:rsidRPr="00621005" w:rsidR="00547066">
              <w:rPr>
                <w:rFonts w:ascii="Corbel" w:hAnsi="Corbel"/>
                <w:b w:val="0"/>
                <w:smallCaps w:val="0"/>
                <w:szCs w:val="24"/>
              </w:rPr>
              <w:t xml:space="preserve">ć podczas zajęć </w:t>
            </w:r>
            <w:r w:rsidRPr="00621005" w:rsidR="005319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7A8A231F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7A8A231F" w14:paraId="4B274EAE" wp14:textId="77777777">
        <w:tc>
          <w:tcPr>
            <w:tcW w:w="4962" w:type="dxa"/>
            <w:tcMar/>
          </w:tcPr>
          <w:p w:rsidRPr="009C54AE" w:rsidR="0085747A" w:rsidP="00226B78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9C54AE" w:rsidR="00C61DC5" w:rsidTr="7A8A231F" w14:paraId="2DF743F7" wp14:textId="77777777">
        <w:tc>
          <w:tcPr>
            <w:tcW w:w="4962" w:type="dxa"/>
            <w:tcMar/>
          </w:tcPr>
          <w:p w:rsidRPr="009C54AE" w:rsidR="00C61DC5" w:rsidP="00257695" w:rsidRDefault="00257695" w14:paraId="2C83BC42" wp14:textId="3D345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A8A231F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A8A231F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0A91" w:rsidRDefault="00110A91" w14:paraId="78941E47" wp14:textId="66546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A8A231F" w:rsidR="114E120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7A8A231F" w14:paraId="6AFA82BA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257695" w:rsidRDefault="00C61DC5" w14:paraId="6D24498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57695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  <w:tcMar/>
          </w:tcPr>
          <w:p w:rsidR="00C61DC5" w:rsidP="00110A91" w:rsidRDefault="005A786B" w14:paraId="4BFDD700" wp14:textId="5971E7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A8A231F" w:rsidR="3CDCC4E2">
              <w:rPr>
                <w:rFonts w:ascii="Corbel" w:hAnsi="Corbel"/>
                <w:sz w:val="24"/>
                <w:szCs w:val="24"/>
              </w:rPr>
              <w:t>30</w:t>
            </w:r>
          </w:p>
          <w:p w:rsidR="00110A91" w:rsidP="00110A91" w:rsidRDefault="00110A91" w14:paraId="6BB9E253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110A91" w:rsidP="00110A91" w:rsidRDefault="00110A91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9C54AE" w:rsidR="0085747A" w:rsidTr="7A8A231F" w14:paraId="1A32B9E0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3D2650B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xmlns:wp14="http://schemas.microsoft.com/office/word/2010/wordml" w:rsidRPr="009C54AE" w:rsidR="0085747A" w:rsidTr="7A8A231F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5915E96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E0EB6" w14:paraId="5CBE87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xmlns:wp14="http://schemas.microsoft.com/office/word/2010/wordml" w:rsidRPr="009C54AE" w:rsidR="0085747A" w:rsidTr="0071620A" w14:paraId="2A1AD29D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E0EB6" w14:paraId="74E2C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xmlns:wp14="http://schemas.microsoft.com/office/word/2010/wordml" w:rsidRPr="009C54AE" w:rsidR="003E1941" w:rsidP="009C54AE" w:rsidRDefault="003E1941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76DD34B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996" w:rsidP="00621005" w:rsidRDefault="00014996" w14:paraId="0B0D913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</w:t>
            </w:r>
            <w:r w:rsidR="007E22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 Wybrane problemy edukacji plastycznej dzieci i młodzieży, UMCS, Lublin, 2013.</w:t>
            </w:r>
          </w:p>
          <w:p w:rsidRPr="00531904" w:rsidR="00014996" w:rsidP="00621005" w:rsidRDefault="00014996" w14:paraId="53696C94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:rsidRPr="007E0EB6" w:rsidR="007E0EB6" w:rsidP="00621005" w:rsidRDefault="007E0EB6" w14:paraId="67566C0A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Lowenfeld, V., W. Brittain, Twórczość a rozwój umysłowy dziecka, PWN, Warszawa 1977.</w:t>
            </w:r>
          </w:p>
          <w:p w:rsidRPr="009C54AE" w:rsidR="007E0EB6" w:rsidP="00621005" w:rsidRDefault="007E0EB6" w14:paraId="6C76FC74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xmlns:wp14="http://schemas.microsoft.com/office/word/2010/wordml" w:rsidRPr="009C54AE" w:rsidR="0085747A" w:rsidTr="0071620A" w14:paraId="4F2234C8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1904" w:rsidR="007E0EB6" w:rsidP="00621005" w:rsidRDefault="007E0EB6" w14:paraId="62228AA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:rsidR="00014996" w:rsidP="00621005" w:rsidRDefault="00014996" w14:paraId="3760564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:rsidR="00014996" w:rsidP="00621005" w:rsidRDefault="00014996" w14:paraId="79B2732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Michejda-Kowalska, O dziecięcej wyobraźni plastycznej, WSiP,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1987.</w:t>
            </w:r>
          </w:p>
          <w:p w:rsidRPr="00531904" w:rsidR="007E0EB6" w:rsidP="00621005" w:rsidRDefault="007E0EB6" w14:paraId="37EFC5EE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Pr="00531904" w:rsidR="007E0EB6" w:rsidP="00621005" w:rsidRDefault="007E0EB6" w14:paraId="6F7CBF8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1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531904" w:rsidR="007E0EB6" w:rsidP="00621005" w:rsidRDefault="004A1E97" w14:paraId="43EFE3D8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xmlns:wp14="http://schemas.microsoft.com/office/word/2010/wordml" w:rsidRPr="009C54AE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A1FBB" w:rsidP="00C16ABF" w:rsidRDefault="005A1FBB" w14:paraId="6DFB9E2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A1FBB" w:rsidP="00C16ABF" w:rsidRDefault="005A1FBB" w14:paraId="70DF9E5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A1FBB" w:rsidP="00C16ABF" w:rsidRDefault="005A1FBB" w14:paraId="44E871B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A1FBB" w:rsidP="00C16ABF" w:rsidRDefault="005A1FBB" w14:paraId="144A5D2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1970"/>
    <w:multiLevelType w:val="hybridMultilevel"/>
    <w:tmpl w:val="3D147C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920F09"/>
    <w:multiLevelType w:val="hybridMultilevel"/>
    <w:tmpl w:val="1B8C48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02EA"/>
    <w:rsid w:val="000048FD"/>
    <w:rsid w:val="000077B4"/>
    <w:rsid w:val="00014996"/>
    <w:rsid w:val="00015B8F"/>
    <w:rsid w:val="00022ECE"/>
    <w:rsid w:val="00027231"/>
    <w:rsid w:val="00042A51"/>
    <w:rsid w:val="00042D2E"/>
    <w:rsid w:val="00044C82"/>
    <w:rsid w:val="00050E9B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4934"/>
    <w:rsid w:val="00124BFF"/>
    <w:rsid w:val="0012560E"/>
    <w:rsid w:val="00127108"/>
    <w:rsid w:val="00127BE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8E9"/>
    <w:rsid w:val="00176083"/>
    <w:rsid w:val="001770C7"/>
    <w:rsid w:val="00192F37"/>
    <w:rsid w:val="001A70D2"/>
    <w:rsid w:val="001D657B"/>
    <w:rsid w:val="001D7B54"/>
    <w:rsid w:val="001E0209"/>
    <w:rsid w:val="001F2CA2"/>
    <w:rsid w:val="00214384"/>
    <w:rsid w:val="002144C0"/>
    <w:rsid w:val="0022477D"/>
    <w:rsid w:val="00226B78"/>
    <w:rsid w:val="002278A9"/>
    <w:rsid w:val="002336F9"/>
    <w:rsid w:val="0024028F"/>
    <w:rsid w:val="00244ABC"/>
    <w:rsid w:val="00257695"/>
    <w:rsid w:val="00281FF2"/>
    <w:rsid w:val="002857DE"/>
    <w:rsid w:val="0029091F"/>
    <w:rsid w:val="00291567"/>
    <w:rsid w:val="002A22BF"/>
    <w:rsid w:val="002A2389"/>
    <w:rsid w:val="002A671D"/>
    <w:rsid w:val="002B4D55"/>
    <w:rsid w:val="002B5EA0"/>
    <w:rsid w:val="002B6119"/>
    <w:rsid w:val="002C1F06"/>
    <w:rsid w:val="002C5E75"/>
    <w:rsid w:val="002D3375"/>
    <w:rsid w:val="002D73D4"/>
    <w:rsid w:val="002E7EC1"/>
    <w:rsid w:val="002F02A3"/>
    <w:rsid w:val="002F4ABE"/>
    <w:rsid w:val="002F7686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D49"/>
    <w:rsid w:val="003A0A5B"/>
    <w:rsid w:val="003A1176"/>
    <w:rsid w:val="003A38E6"/>
    <w:rsid w:val="003C0BAE"/>
    <w:rsid w:val="003D18A9"/>
    <w:rsid w:val="003D57B3"/>
    <w:rsid w:val="003D6CE2"/>
    <w:rsid w:val="003E1941"/>
    <w:rsid w:val="003E2FE6"/>
    <w:rsid w:val="003E49D5"/>
    <w:rsid w:val="003F38C0"/>
    <w:rsid w:val="00404F41"/>
    <w:rsid w:val="00414E3C"/>
    <w:rsid w:val="0042244A"/>
    <w:rsid w:val="0042745A"/>
    <w:rsid w:val="00431D5C"/>
    <w:rsid w:val="00431F48"/>
    <w:rsid w:val="004362C6"/>
    <w:rsid w:val="00437FA2"/>
    <w:rsid w:val="00445970"/>
    <w:rsid w:val="0045729E"/>
    <w:rsid w:val="004573F6"/>
    <w:rsid w:val="00461EFC"/>
    <w:rsid w:val="004652C2"/>
    <w:rsid w:val="004706D1"/>
    <w:rsid w:val="00471326"/>
    <w:rsid w:val="0047598D"/>
    <w:rsid w:val="00477F56"/>
    <w:rsid w:val="004824F8"/>
    <w:rsid w:val="004840FD"/>
    <w:rsid w:val="0048625D"/>
    <w:rsid w:val="00490F7D"/>
    <w:rsid w:val="00491678"/>
    <w:rsid w:val="004968E2"/>
    <w:rsid w:val="004A1E97"/>
    <w:rsid w:val="004A3EEA"/>
    <w:rsid w:val="004A4D1F"/>
    <w:rsid w:val="004C5C9E"/>
    <w:rsid w:val="004C786E"/>
    <w:rsid w:val="004D5282"/>
    <w:rsid w:val="004F1551"/>
    <w:rsid w:val="004F55A3"/>
    <w:rsid w:val="004F608E"/>
    <w:rsid w:val="0050496F"/>
    <w:rsid w:val="00505BE1"/>
    <w:rsid w:val="00513B6F"/>
    <w:rsid w:val="005149AE"/>
    <w:rsid w:val="00517C63"/>
    <w:rsid w:val="00522098"/>
    <w:rsid w:val="00526C94"/>
    <w:rsid w:val="00531904"/>
    <w:rsid w:val="005363C4"/>
    <w:rsid w:val="00536BDE"/>
    <w:rsid w:val="00540FC9"/>
    <w:rsid w:val="00543ACC"/>
    <w:rsid w:val="00547066"/>
    <w:rsid w:val="005519C0"/>
    <w:rsid w:val="00565DAB"/>
    <w:rsid w:val="0056696D"/>
    <w:rsid w:val="00573EF9"/>
    <w:rsid w:val="00577611"/>
    <w:rsid w:val="0059484D"/>
    <w:rsid w:val="005A0855"/>
    <w:rsid w:val="005A1FBB"/>
    <w:rsid w:val="005A3196"/>
    <w:rsid w:val="005A786B"/>
    <w:rsid w:val="005C080F"/>
    <w:rsid w:val="005C1C37"/>
    <w:rsid w:val="005C55E5"/>
    <w:rsid w:val="005C696A"/>
    <w:rsid w:val="005E6E85"/>
    <w:rsid w:val="005F31D2"/>
    <w:rsid w:val="0061029B"/>
    <w:rsid w:val="00617230"/>
    <w:rsid w:val="0062100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9C0"/>
    <w:rsid w:val="006D050F"/>
    <w:rsid w:val="006D6139"/>
    <w:rsid w:val="006E5D65"/>
    <w:rsid w:val="006F1282"/>
    <w:rsid w:val="006F1FBC"/>
    <w:rsid w:val="006F31E2"/>
    <w:rsid w:val="00706544"/>
    <w:rsid w:val="007072BA"/>
    <w:rsid w:val="00711D31"/>
    <w:rsid w:val="0071620A"/>
    <w:rsid w:val="00724677"/>
    <w:rsid w:val="00725459"/>
    <w:rsid w:val="007327BD"/>
    <w:rsid w:val="00734608"/>
    <w:rsid w:val="00745302"/>
    <w:rsid w:val="007461D6"/>
    <w:rsid w:val="00746EC8"/>
    <w:rsid w:val="007478ED"/>
    <w:rsid w:val="0075026F"/>
    <w:rsid w:val="00763BF1"/>
    <w:rsid w:val="00766FD4"/>
    <w:rsid w:val="0078168C"/>
    <w:rsid w:val="00787C2A"/>
    <w:rsid w:val="00790E27"/>
    <w:rsid w:val="00795571"/>
    <w:rsid w:val="00797EC1"/>
    <w:rsid w:val="007A10F5"/>
    <w:rsid w:val="007A4022"/>
    <w:rsid w:val="007A6E6E"/>
    <w:rsid w:val="007C3299"/>
    <w:rsid w:val="007C3BCC"/>
    <w:rsid w:val="007C4546"/>
    <w:rsid w:val="007D6E56"/>
    <w:rsid w:val="007E0EB6"/>
    <w:rsid w:val="007E2250"/>
    <w:rsid w:val="007F1652"/>
    <w:rsid w:val="007F4155"/>
    <w:rsid w:val="007F6870"/>
    <w:rsid w:val="0081554D"/>
    <w:rsid w:val="0081707E"/>
    <w:rsid w:val="008449B3"/>
    <w:rsid w:val="0085747A"/>
    <w:rsid w:val="00862962"/>
    <w:rsid w:val="00884922"/>
    <w:rsid w:val="00885F64"/>
    <w:rsid w:val="008917F9"/>
    <w:rsid w:val="008A45F7"/>
    <w:rsid w:val="008A6A56"/>
    <w:rsid w:val="008C0CC0"/>
    <w:rsid w:val="008C19A9"/>
    <w:rsid w:val="008C379D"/>
    <w:rsid w:val="008C5147"/>
    <w:rsid w:val="008C5359"/>
    <w:rsid w:val="008C5363"/>
    <w:rsid w:val="008D0F2B"/>
    <w:rsid w:val="008D3DFB"/>
    <w:rsid w:val="008E64F4"/>
    <w:rsid w:val="008F12C9"/>
    <w:rsid w:val="008F2077"/>
    <w:rsid w:val="008F6E29"/>
    <w:rsid w:val="00916188"/>
    <w:rsid w:val="00923D7D"/>
    <w:rsid w:val="0093153A"/>
    <w:rsid w:val="009508DF"/>
    <w:rsid w:val="00950DAC"/>
    <w:rsid w:val="00954A07"/>
    <w:rsid w:val="009703A3"/>
    <w:rsid w:val="00984385"/>
    <w:rsid w:val="00997459"/>
    <w:rsid w:val="00997F14"/>
    <w:rsid w:val="009A78D9"/>
    <w:rsid w:val="009B6D9A"/>
    <w:rsid w:val="009C1331"/>
    <w:rsid w:val="009C3E31"/>
    <w:rsid w:val="009C54AE"/>
    <w:rsid w:val="009C788E"/>
    <w:rsid w:val="009E3B41"/>
    <w:rsid w:val="009F3C5C"/>
    <w:rsid w:val="009F4610"/>
    <w:rsid w:val="00A00ECC"/>
    <w:rsid w:val="00A05F95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B81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469C2"/>
    <w:rsid w:val="00B607DB"/>
    <w:rsid w:val="00B66529"/>
    <w:rsid w:val="00B75946"/>
    <w:rsid w:val="00B8056E"/>
    <w:rsid w:val="00B819C8"/>
    <w:rsid w:val="00B82308"/>
    <w:rsid w:val="00B90885"/>
    <w:rsid w:val="00B921B3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A7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373"/>
    <w:rsid w:val="00D17C3C"/>
    <w:rsid w:val="00D26B2C"/>
    <w:rsid w:val="00D352C9"/>
    <w:rsid w:val="00D40EDD"/>
    <w:rsid w:val="00D425B2"/>
    <w:rsid w:val="00D428D6"/>
    <w:rsid w:val="00D45BF4"/>
    <w:rsid w:val="00D47B20"/>
    <w:rsid w:val="00D552B2"/>
    <w:rsid w:val="00D608D1"/>
    <w:rsid w:val="00D74119"/>
    <w:rsid w:val="00D8075B"/>
    <w:rsid w:val="00D83689"/>
    <w:rsid w:val="00D8678B"/>
    <w:rsid w:val="00DA2114"/>
    <w:rsid w:val="00DC7775"/>
    <w:rsid w:val="00DC7B90"/>
    <w:rsid w:val="00DE09C0"/>
    <w:rsid w:val="00DE4A14"/>
    <w:rsid w:val="00DF2A9F"/>
    <w:rsid w:val="00DF320D"/>
    <w:rsid w:val="00DF4C46"/>
    <w:rsid w:val="00DF71C8"/>
    <w:rsid w:val="00E04355"/>
    <w:rsid w:val="00E129B8"/>
    <w:rsid w:val="00E21E7D"/>
    <w:rsid w:val="00E22FBC"/>
    <w:rsid w:val="00E24BF5"/>
    <w:rsid w:val="00E25338"/>
    <w:rsid w:val="00E456B7"/>
    <w:rsid w:val="00E51E44"/>
    <w:rsid w:val="00E63348"/>
    <w:rsid w:val="00E77E88"/>
    <w:rsid w:val="00E8107D"/>
    <w:rsid w:val="00E960BB"/>
    <w:rsid w:val="00EA2074"/>
    <w:rsid w:val="00EA4832"/>
    <w:rsid w:val="00EA4E9D"/>
    <w:rsid w:val="00EB20E8"/>
    <w:rsid w:val="00EB544B"/>
    <w:rsid w:val="00EC4899"/>
    <w:rsid w:val="00ED03AB"/>
    <w:rsid w:val="00ED32D2"/>
    <w:rsid w:val="00EE32DE"/>
    <w:rsid w:val="00EE5457"/>
    <w:rsid w:val="00F05D47"/>
    <w:rsid w:val="00F070AB"/>
    <w:rsid w:val="00F17567"/>
    <w:rsid w:val="00F2635D"/>
    <w:rsid w:val="00F27A7B"/>
    <w:rsid w:val="00F526AF"/>
    <w:rsid w:val="00F617C3"/>
    <w:rsid w:val="00F7066B"/>
    <w:rsid w:val="00F821E2"/>
    <w:rsid w:val="00F83B28"/>
    <w:rsid w:val="00FA3F3A"/>
    <w:rsid w:val="00FA46E5"/>
    <w:rsid w:val="00FB7DBA"/>
    <w:rsid w:val="00FC1C25"/>
    <w:rsid w:val="00FC3F45"/>
    <w:rsid w:val="00FD503F"/>
    <w:rsid w:val="00FD7589"/>
    <w:rsid w:val="00FF016A"/>
    <w:rsid w:val="00FF1401"/>
    <w:rsid w:val="00FF1424"/>
    <w:rsid w:val="00FF5E7D"/>
    <w:rsid w:val="114E120B"/>
    <w:rsid w:val="3CDCC4E2"/>
    <w:rsid w:val="4803A080"/>
    <w:rsid w:val="7A8A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66C04"/>
  <w15:docId w15:val="{943674AC-984A-4D11-9F37-50752C018B1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4D38E-B793-4B9A-A656-5DAF1162F1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03140-3C35-4FA9-B455-9E1D941B9BB9}"/>
</file>

<file path=customXml/itemProps3.xml><?xml version="1.0" encoding="utf-8"?>
<ds:datastoreItem xmlns:ds="http://schemas.openxmlformats.org/officeDocument/2006/customXml" ds:itemID="{8FDFB054-42F3-44CA-A4F2-2EA4B42C1053}"/>
</file>

<file path=customXml/itemProps4.xml><?xml version="1.0" encoding="utf-8"?>
<ds:datastoreItem xmlns:ds="http://schemas.openxmlformats.org/officeDocument/2006/customXml" ds:itemID="{C95BAA97-3D23-47E1-8FC3-135E75A911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43</cp:revision>
  <cp:lastPrinted>2019-02-06T12:12:00Z</cp:lastPrinted>
  <dcterms:created xsi:type="dcterms:W3CDTF">2019-11-02T11:59:00Z</dcterms:created>
  <dcterms:modified xsi:type="dcterms:W3CDTF">2026-03-13T14:16:09Z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